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BDE" w:rsidRPr="005C4841" w:rsidRDefault="00651BDE" w:rsidP="008E47F5">
      <w:pPr>
        <w:widowControl w:val="0"/>
        <w:autoSpaceDE w:val="0"/>
        <w:autoSpaceDN w:val="0"/>
        <w:spacing w:line="240" w:lineRule="atLeast"/>
        <w:ind w:left="5670"/>
        <w:jc w:val="right"/>
        <w:outlineLvl w:val="1"/>
      </w:pPr>
      <w:r w:rsidRPr="005C4841">
        <w:t xml:space="preserve">Приложение 1 </w:t>
      </w:r>
    </w:p>
    <w:p w:rsidR="00651BDE" w:rsidRPr="005C4841" w:rsidRDefault="00651BDE" w:rsidP="008E47F5">
      <w:pPr>
        <w:widowControl w:val="0"/>
        <w:autoSpaceDE w:val="0"/>
        <w:autoSpaceDN w:val="0"/>
        <w:spacing w:line="24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:rsidR="00651BDE" w:rsidRDefault="00651BDE" w:rsidP="008E47F5">
      <w:pPr>
        <w:widowControl w:val="0"/>
        <w:autoSpaceDE w:val="0"/>
        <w:autoSpaceDN w:val="0"/>
        <w:spacing w:line="240" w:lineRule="atLeast"/>
        <w:jc w:val="right"/>
        <w:outlineLvl w:val="1"/>
      </w:pPr>
    </w:p>
    <w:p w:rsidR="00651BDE" w:rsidRPr="003A7EDF" w:rsidRDefault="00651BDE" w:rsidP="008E47F5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:rsidR="00651BDE" w:rsidRPr="003A7EDF" w:rsidRDefault="00651BDE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:rsidR="00651BDE" w:rsidRPr="003A7EDF" w:rsidRDefault="00651BDE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:rsidR="00651BDE" w:rsidRPr="003A7EDF" w:rsidRDefault="00651BDE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городского поселения Кондинское</w:t>
      </w:r>
    </w:p>
    <w:p w:rsidR="00651BDE" w:rsidRPr="003A7EDF" w:rsidRDefault="00651BDE" w:rsidP="008E47F5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478"/>
        <w:gridCol w:w="4971"/>
        <w:gridCol w:w="3685"/>
      </w:tblGrid>
      <w:tr w:rsidR="00651BDE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651BDE" w:rsidRPr="00046A09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651BDE" w:rsidRPr="00046A09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651BDE" w:rsidRPr="00046A09" w:rsidRDefault="00651BDE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Источник данных</w:t>
            </w:r>
          </w:p>
        </w:tc>
      </w:tr>
      <w:tr w:rsidR="00651BDE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651BDE" w:rsidRPr="00046A09" w:rsidRDefault="00651BDE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I. Нормативные характеристики налогового расхода</w:t>
            </w:r>
          </w:p>
        </w:tc>
      </w:tr>
      <w:tr w:rsidR="00651BDE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651BDE" w:rsidRPr="0003620A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3620A">
              <w:rPr>
                <w:rFonts w:ascii="Times New Roman" w:hAnsi="Times New Roman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651BDE" w:rsidRPr="00046A09" w:rsidRDefault="00651BDE" w:rsidP="00A333A9">
            <w:pPr>
              <w:pStyle w:val="ConsPlusNormal"/>
              <w:jc w:val="both"/>
              <w:rPr>
                <w:rFonts w:ascii="Times New Roman" w:hAnsi="Times New Roman" w:cs="Calibri"/>
                <w:lang w:eastAsia="en-US"/>
              </w:rPr>
            </w:pPr>
            <w:r w:rsidRPr="00046A09">
              <w:rPr>
                <w:rFonts w:ascii="Times New Roman" w:hAnsi="Times New Roman" w:cs="Calibri"/>
                <w:lang w:eastAsia="en-US"/>
              </w:rPr>
              <w:t xml:space="preserve">Решение Совета депутатов от 30.08.2018 №269 «Об утверждении Положения о земельном налоге на территории муниципального образования городское поселение Кондинское» (изм. от 31.10.2019 №79, от 09.09.2020 №119) </w:t>
            </w:r>
          </w:p>
          <w:p w:rsidR="00651BDE" w:rsidRPr="00046A09" w:rsidRDefault="00651BDE" w:rsidP="00DC75CE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en-US"/>
              </w:rPr>
              <w:t>абз. 1/пп.3.1.2</w:t>
            </w:r>
            <w:r w:rsidRPr="00046A09">
              <w:rPr>
                <w:rFonts w:ascii="Times New Roman" w:hAnsi="Times New Roman"/>
                <w:lang w:eastAsia="en-US"/>
              </w:rPr>
              <w:t>/п.3.1/разд. 3</w:t>
            </w:r>
          </w:p>
        </w:tc>
      </w:tr>
      <w:tr w:rsidR="00651BDE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651BDE" w:rsidRPr="0003620A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3620A">
              <w:rPr>
                <w:rFonts w:ascii="Times New Roman" w:hAnsi="Times New Roman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651BDE" w:rsidRPr="007F1CCA" w:rsidRDefault="00651BDE" w:rsidP="00660947">
            <w:pPr>
              <w:jc w:val="both"/>
              <w:rPr>
                <w:sz w:val="23"/>
                <w:szCs w:val="23"/>
                <w:shd w:val="clear" w:color="auto" w:fill="FFFFFF"/>
              </w:rPr>
            </w:pPr>
            <w:r w:rsidRPr="007F1CCA">
              <w:rPr>
                <w:sz w:val="23"/>
                <w:szCs w:val="23"/>
              </w:rPr>
              <w:t>Земельн</w:t>
            </w:r>
            <w:r>
              <w:rPr>
                <w:sz w:val="23"/>
                <w:szCs w:val="23"/>
              </w:rPr>
              <w:t>ый участок, используемый для оказания населению услуг в социальной сфере на территории Кондинского района</w:t>
            </w:r>
          </w:p>
        </w:tc>
      </w:tr>
      <w:tr w:rsidR="00651BDE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651BDE" w:rsidRPr="005B756B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651BDE" w:rsidRPr="005B756B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651BDE" w:rsidRPr="003A7EDF" w:rsidRDefault="00651BDE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3"/>
                <w:szCs w:val="23"/>
              </w:rPr>
              <w:t>Немуниципальные организации (коммерческие и некоммерческие), в том числе социально-ориентированные некоммерческие организации в отношении з</w:t>
            </w:r>
            <w:r w:rsidRPr="007F1CCA">
              <w:rPr>
                <w:sz w:val="23"/>
                <w:szCs w:val="23"/>
              </w:rPr>
              <w:t>емельн</w:t>
            </w:r>
            <w:r>
              <w:rPr>
                <w:sz w:val="23"/>
                <w:szCs w:val="23"/>
              </w:rPr>
              <w:t>ых участков, используемых для оказания населению услуг в социальной сфере на территории Кондинского района</w:t>
            </w:r>
          </w:p>
        </w:tc>
      </w:tr>
      <w:tr w:rsidR="00651BDE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651BDE" w:rsidRPr="005B756B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651BDE" w:rsidRPr="005B756B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651BDE" w:rsidRPr="0003620A" w:rsidRDefault="00651BDE" w:rsidP="005F607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января 2019</w:t>
            </w:r>
            <w:r w:rsidRPr="0003620A">
              <w:rPr>
                <w:sz w:val="22"/>
                <w:szCs w:val="22"/>
              </w:rPr>
              <w:t xml:space="preserve"> года</w:t>
            </w:r>
          </w:p>
        </w:tc>
      </w:tr>
      <w:tr w:rsidR="00651BDE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651BDE" w:rsidRPr="005B756B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651BDE" w:rsidRPr="005B756B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Даты начала действия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651BDE" w:rsidRPr="0003620A" w:rsidRDefault="00651BDE" w:rsidP="00DF7571">
            <w:pPr>
              <w:jc w:val="both"/>
              <w:rPr>
                <w:sz w:val="22"/>
                <w:szCs w:val="22"/>
              </w:rPr>
            </w:pPr>
            <w:r w:rsidRPr="0003620A">
              <w:rPr>
                <w:sz w:val="22"/>
                <w:szCs w:val="22"/>
              </w:rPr>
              <w:t>01 января</w:t>
            </w:r>
            <w:r>
              <w:rPr>
                <w:sz w:val="22"/>
                <w:szCs w:val="22"/>
              </w:rPr>
              <w:t xml:space="preserve"> 2019</w:t>
            </w:r>
            <w:r w:rsidRPr="0003620A">
              <w:rPr>
                <w:sz w:val="22"/>
                <w:szCs w:val="22"/>
              </w:rPr>
              <w:t xml:space="preserve"> года</w:t>
            </w:r>
          </w:p>
        </w:tc>
      </w:tr>
      <w:tr w:rsidR="00651BDE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651BDE" w:rsidRPr="003B4DDC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B4DDC">
              <w:rPr>
                <w:rFonts w:ascii="Times New Roman" w:hAnsi="Times New Roman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 xml:space="preserve">Период действия налоговых льгот, освобождений </w:t>
            </w:r>
            <w:r w:rsidRPr="00046A09">
              <w:rPr>
                <w:rFonts w:ascii="Times New Roman" w:hAnsi="Times New Roman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:rsidR="00651BDE" w:rsidRPr="00476BB9" w:rsidRDefault="00651BDE" w:rsidP="00EB1060">
            <w:pPr>
              <w:jc w:val="both"/>
              <w:rPr>
                <w:sz w:val="22"/>
                <w:szCs w:val="22"/>
              </w:rPr>
            </w:pPr>
            <w:r w:rsidRPr="004E12AB">
              <w:rPr>
                <w:sz w:val="22"/>
                <w:szCs w:val="22"/>
              </w:rPr>
              <w:t>Н</w:t>
            </w:r>
            <w:r w:rsidRPr="00476BB9">
              <w:rPr>
                <w:sz w:val="22"/>
                <w:szCs w:val="22"/>
              </w:rPr>
              <w:t>еограниченный (до даты прекращения действия льготы)</w:t>
            </w:r>
          </w:p>
        </w:tc>
      </w:tr>
      <w:tr w:rsidR="00651BDE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651BDE" w:rsidRPr="003B4DDC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B4DDC">
              <w:rPr>
                <w:rFonts w:ascii="Times New Roman" w:hAnsi="Times New Roman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651BDE" w:rsidRPr="003A7EDF" w:rsidRDefault="00651BDE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4E1320">
              <w:rPr>
                <w:sz w:val="22"/>
                <w:szCs w:val="22"/>
              </w:rPr>
              <w:t>е установлено</w:t>
            </w:r>
          </w:p>
        </w:tc>
      </w:tr>
      <w:tr w:rsidR="00651BDE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651BDE" w:rsidRPr="00046A09" w:rsidRDefault="00651BDE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II. Целевые характеристики налогового расхода</w:t>
            </w:r>
          </w:p>
        </w:tc>
      </w:tr>
      <w:tr w:rsidR="00651BDE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651BDE" w:rsidRPr="003B4DDC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B4DDC">
              <w:rPr>
                <w:rFonts w:ascii="Times New Roman" w:hAnsi="Times New Roman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651BDE" w:rsidRPr="000F69A1" w:rsidRDefault="00651BDE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3"/>
                <w:szCs w:val="23"/>
                <w:shd w:val="clear" w:color="auto" w:fill="FFFFFF"/>
              </w:rPr>
              <w:t>Освобождаются в размере 5</w:t>
            </w:r>
            <w:r w:rsidRPr="000F69A1">
              <w:rPr>
                <w:sz w:val="23"/>
                <w:szCs w:val="23"/>
                <w:shd w:val="clear" w:color="auto" w:fill="FFFFFF"/>
              </w:rPr>
              <w:t>0%</w:t>
            </w:r>
            <w:r>
              <w:rPr>
                <w:sz w:val="23"/>
                <w:szCs w:val="23"/>
              </w:rPr>
              <w:t>немуниципальные организации (коммерческие и некоммерческие), в том числе социально-ориентированные некоммерческие организации в отношении з</w:t>
            </w:r>
            <w:r w:rsidRPr="007F1CCA">
              <w:rPr>
                <w:sz w:val="23"/>
                <w:szCs w:val="23"/>
              </w:rPr>
              <w:t>емельн</w:t>
            </w:r>
            <w:r>
              <w:rPr>
                <w:sz w:val="23"/>
                <w:szCs w:val="23"/>
              </w:rPr>
              <w:t>ых участков, используемых для оказания населению услуг в социальной сфере на территории Кондинского района</w:t>
            </w:r>
          </w:p>
        </w:tc>
      </w:tr>
      <w:tr w:rsidR="00651BDE" w:rsidRPr="003A7EDF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651BDE" w:rsidRPr="003B4DDC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B4DDC">
              <w:rPr>
                <w:rFonts w:ascii="Times New Roman" w:hAnsi="Times New Roman"/>
              </w:rPr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651BDE" w:rsidRPr="003A7EDF" w:rsidRDefault="00651BDE" w:rsidP="00EB1060">
            <w:pPr>
              <w:jc w:val="both"/>
              <w:rPr>
                <w:sz w:val="22"/>
                <w:szCs w:val="22"/>
              </w:rPr>
            </w:pPr>
            <w:r w:rsidRPr="001C0C04">
              <w:rPr>
                <w:sz w:val="22"/>
                <w:szCs w:val="22"/>
              </w:rPr>
              <w:t>Стимулирующая</w:t>
            </w:r>
          </w:p>
        </w:tc>
      </w:tr>
      <w:tr w:rsidR="00651BDE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651BDE" w:rsidRPr="00046A09" w:rsidRDefault="00651BDE" w:rsidP="00330EBE">
            <w:pPr>
              <w:pStyle w:val="ConsPlusNormal"/>
              <w:jc w:val="center"/>
              <w:rPr>
                <w:rFonts w:ascii="Times New Roman" w:hAnsi="Times New Roman"/>
                <w:highlight w:val="yellow"/>
              </w:rPr>
            </w:pPr>
            <w:r w:rsidRPr="00046A09">
              <w:rPr>
                <w:rFonts w:ascii="Times New Roman" w:hAnsi="Times New Roman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651BDE" w:rsidRPr="00046A09" w:rsidRDefault="00651BDE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Расширение участия немуниципальных организаций и индивидуальных предпринимателей в оказании социальных услуг в приоритетных секторах социальной сферы (молодежная политика, образование, культура, спорт)</w:t>
            </w:r>
          </w:p>
        </w:tc>
      </w:tr>
      <w:tr w:rsidR="00651BDE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651BDE" w:rsidRPr="002476B0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2476B0">
              <w:rPr>
                <w:rFonts w:ascii="Times New Roman" w:hAnsi="Times New Roman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651BDE" w:rsidRPr="003A7EDF" w:rsidRDefault="00651BDE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</w:t>
            </w:r>
          </w:p>
        </w:tc>
      </w:tr>
      <w:tr w:rsidR="00651BDE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651BDE" w:rsidRPr="002476B0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2476B0">
              <w:rPr>
                <w:rFonts w:ascii="Times New Roman" w:hAnsi="Times New Roman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651BDE" w:rsidRPr="003A7EDF" w:rsidRDefault="00651BDE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B84BDC">
              <w:rPr>
                <w:sz w:val="22"/>
                <w:szCs w:val="22"/>
              </w:rPr>
              <w:t>свобождение от налогообложения</w:t>
            </w:r>
          </w:p>
        </w:tc>
      </w:tr>
      <w:tr w:rsidR="00651BDE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651BDE" w:rsidRPr="00046A09" w:rsidRDefault="00651BDE" w:rsidP="00330EBE">
            <w:pPr>
              <w:pStyle w:val="ConsPlusNormal"/>
              <w:jc w:val="center"/>
              <w:rPr>
                <w:rFonts w:ascii="Times New Roman" w:hAnsi="Times New Roman"/>
                <w:highlight w:val="yellow"/>
              </w:rPr>
            </w:pPr>
            <w:r w:rsidRPr="002476B0">
              <w:rPr>
                <w:rFonts w:ascii="Times New Roman" w:hAnsi="Times New Roman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651BDE" w:rsidRPr="003A7EDF" w:rsidRDefault="00651BDE" w:rsidP="005A70D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D0399E">
              <w:rPr>
                <w:sz w:val="22"/>
                <w:szCs w:val="22"/>
              </w:rPr>
              <w:t>0% от ставок</w:t>
            </w:r>
          </w:p>
        </w:tc>
      </w:tr>
      <w:tr w:rsidR="00651BDE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651BDE" w:rsidRPr="00046A09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651BDE" w:rsidRPr="00046A09" w:rsidRDefault="00651BDE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Распоряжение администрации Кондинского района от 22.09.2016 года № 570-р «О плане мероприятий («дорожной карте») по поддержке доступа немуниципальных организаций (коммерческих, некоммерческих) к предоставлению услуг в социальной сфере в Кондинском районе на 2016 – 2020 годы»</w:t>
            </w:r>
          </w:p>
        </w:tc>
      </w:tr>
      <w:tr w:rsidR="00651BDE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651BDE" w:rsidRPr="00046A09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Наименования структурных элементов муниципальных программ, в целях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651BDE" w:rsidRPr="00181670" w:rsidRDefault="00651BDE" w:rsidP="00112A4D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181670">
              <w:rPr>
                <w:rFonts w:ascii="Times New Roman" w:hAnsi="Times New Roman"/>
              </w:rPr>
              <w:t>-</w:t>
            </w:r>
          </w:p>
        </w:tc>
      </w:tr>
      <w:tr w:rsidR="00651BDE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651BDE" w:rsidRPr="00046A09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Показатели (индикаторы) достижения целей муниципальных программ и (или) целей социально-экономической политики ,не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651BDE" w:rsidRPr="00181670" w:rsidRDefault="00651BDE" w:rsidP="00112A4D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181670">
              <w:rPr>
                <w:rFonts w:ascii="Times New Roman" w:hAnsi="Times New Roman"/>
                <w:lang w:eastAsia="en-US"/>
              </w:rPr>
              <w:t>Увеличение количества немуниципальных организаций (коммерческих, некоммерческих), предоставляемых услуги в социальной сфере (спорт, культура, молодежная политика, об</w:t>
            </w:r>
            <w:r>
              <w:rPr>
                <w:rFonts w:ascii="Times New Roman" w:hAnsi="Times New Roman"/>
                <w:lang w:eastAsia="en-US"/>
              </w:rPr>
              <w:t>разование) в Кондинском районе</w:t>
            </w:r>
          </w:p>
        </w:tc>
      </w:tr>
      <w:tr w:rsidR="00651BDE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651BDE" w:rsidRPr="00046A09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651BDE" w:rsidRPr="00181670" w:rsidRDefault="00651BDE" w:rsidP="00112A4D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181670">
              <w:rPr>
                <w:rFonts w:ascii="Times New Roman" w:hAnsi="Times New Roman"/>
                <w:lang w:eastAsia="en-US"/>
              </w:rPr>
              <w:t>единиц</w:t>
            </w:r>
          </w:p>
        </w:tc>
      </w:tr>
      <w:tr w:rsidR="00651BDE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651BDE" w:rsidRPr="00046A09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651BDE" w:rsidRPr="00FA6E09" w:rsidRDefault="00651BDE" w:rsidP="00112A4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FA6E09">
              <w:rPr>
                <w:sz w:val="22"/>
                <w:szCs w:val="22"/>
              </w:rPr>
              <w:t>В 2020 году в гп.</w:t>
            </w:r>
            <w:r>
              <w:rPr>
                <w:sz w:val="22"/>
                <w:szCs w:val="22"/>
              </w:rPr>
              <w:t>Кондинское</w:t>
            </w:r>
            <w:bookmarkStart w:id="2" w:name="_GoBack"/>
            <w:bookmarkEnd w:id="2"/>
            <w:r w:rsidRPr="00FA6E09">
              <w:rPr>
                <w:sz w:val="22"/>
                <w:szCs w:val="22"/>
                <w:lang w:eastAsia="en-US"/>
              </w:rPr>
              <w:t>социально-ориентированными некоммерческими организациями оказание населению услуг в социальной сфере не осуществлялось.</w:t>
            </w:r>
          </w:p>
          <w:p w:rsidR="00651BDE" w:rsidRPr="00FA6E09" w:rsidRDefault="00651BDE" w:rsidP="00112A4D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  <w:tr w:rsidR="00651BDE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651BDE" w:rsidRPr="00046A09" w:rsidRDefault="00651BDE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III. Фискальные характеристики налогового расхода</w:t>
            </w:r>
          </w:p>
        </w:tc>
      </w:tr>
      <w:tr w:rsidR="00651BDE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651BDE" w:rsidRPr="00046A09" w:rsidRDefault="00651BDE" w:rsidP="00330EBE">
            <w:pPr>
              <w:pStyle w:val="ConsPlusNormal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651BDE" w:rsidRDefault="00651BDE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2019 – 0,0 тыс.рублей</w:t>
            </w:r>
          </w:p>
          <w:p w:rsidR="00651BDE" w:rsidRPr="00046A09" w:rsidRDefault="00651BDE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2020 – 0,0 тыс.рублей</w:t>
            </w:r>
          </w:p>
        </w:tc>
      </w:tr>
      <w:tr w:rsidR="00651BDE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651BDE" w:rsidRPr="00EC17E6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C17E6">
              <w:rPr>
                <w:rFonts w:ascii="Times New Roman" w:hAnsi="Times New Roman"/>
              </w:rPr>
              <w:t>20.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651BDE" w:rsidRPr="00EC17E6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EC17E6">
              <w:rPr>
                <w:rFonts w:ascii="Times New Roman" w:hAnsi="Times New Roman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651BDE" w:rsidRDefault="00651BDE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2021 – 0,0 тыс.рублей</w:t>
            </w:r>
          </w:p>
          <w:p w:rsidR="00651BDE" w:rsidRDefault="00651BDE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 – 0,0 тыс.рублей</w:t>
            </w:r>
          </w:p>
          <w:p w:rsidR="00651BDE" w:rsidRDefault="00651BDE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 – 0,0 тыс.рублей</w:t>
            </w:r>
          </w:p>
          <w:p w:rsidR="00651BDE" w:rsidRDefault="00651BDE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– 0,0 тыс.рублей</w:t>
            </w:r>
          </w:p>
          <w:p w:rsidR="00651BDE" w:rsidRPr="00EC17E6" w:rsidRDefault="00651BDE" w:rsidP="00EB1060">
            <w:pPr>
              <w:jc w:val="both"/>
              <w:rPr>
                <w:sz w:val="22"/>
                <w:szCs w:val="22"/>
              </w:rPr>
            </w:pPr>
          </w:p>
        </w:tc>
      </w:tr>
      <w:tr w:rsidR="00651BDE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651BDE" w:rsidRPr="00046A09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21.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651BDE" w:rsidRPr="00046A09" w:rsidRDefault="00651BDE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 единиц</w:t>
            </w:r>
          </w:p>
        </w:tc>
      </w:tr>
      <w:tr w:rsidR="00651BDE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651BDE" w:rsidRPr="00046A09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22.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651BDE" w:rsidRPr="00046A09" w:rsidRDefault="00651BDE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 единиц</w:t>
            </w:r>
          </w:p>
        </w:tc>
      </w:tr>
      <w:tr w:rsidR="00651BDE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651BDE" w:rsidRPr="00046A09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23.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651BDE" w:rsidRPr="00046A09" w:rsidRDefault="00651BDE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723 тыс.рублей</w:t>
            </w:r>
          </w:p>
        </w:tc>
      </w:tr>
      <w:tr w:rsidR="00651BDE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651BDE" w:rsidRPr="00046A09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24.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651BDE" w:rsidRPr="00046A09" w:rsidRDefault="00651BDE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 тыс.рублей</w:t>
            </w:r>
          </w:p>
        </w:tc>
      </w:tr>
    </w:tbl>
    <w:p w:rsidR="00651BDE" w:rsidRPr="003A7EDF" w:rsidRDefault="00651BDE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:rsidR="00651BDE" w:rsidRPr="00F34C7C" w:rsidRDefault="00651BDE" w:rsidP="008E47F5">
      <w:pPr>
        <w:pStyle w:val="NoSpacing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651BDE" w:rsidRDefault="00651BDE"/>
    <w:sectPr w:rsidR="00651BDE" w:rsidSect="006459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47F5"/>
    <w:rsid w:val="000305F7"/>
    <w:rsid w:val="0003620A"/>
    <w:rsid w:val="00046A09"/>
    <w:rsid w:val="000825FD"/>
    <w:rsid w:val="000A3430"/>
    <w:rsid w:val="000D4D18"/>
    <w:rsid w:val="000D4D56"/>
    <w:rsid w:val="000F69A1"/>
    <w:rsid w:val="00100239"/>
    <w:rsid w:val="00112A4D"/>
    <w:rsid w:val="00181670"/>
    <w:rsid w:val="001C0C04"/>
    <w:rsid w:val="001D4F97"/>
    <w:rsid w:val="001F5993"/>
    <w:rsid w:val="00236AA1"/>
    <w:rsid w:val="002476B0"/>
    <w:rsid w:val="00253BAE"/>
    <w:rsid w:val="002D03F1"/>
    <w:rsid w:val="002D1214"/>
    <w:rsid w:val="003134C3"/>
    <w:rsid w:val="00330EBE"/>
    <w:rsid w:val="00371E8E"/>
    <w:rsid w:val="00396EE4"/>
    <w:rsid w:val="003A7EDF"/>
    <w:rsid w:val="003B4DDC"/>
    <w:rsid w:val="003F496A"/>
    <w:rsid w:val="00476BB9"/>
    <w:rsid w:val="00484FE4"/>
    <w:rsid w:val="004E12AB"/>
    <w:rsid w:val="004E1320"/>
    <w:rsid w:val="00540505"/>
    <w:rsid w:val="0054279D"/>
    <w:rsid w:val="00543910"/>
    <w:rsid w:val="005A70DA"/>
    <w:rsid w:val="005B5E5A"/>
    <w:rsid w:val="005B756B"/>
    <w:rsid w:val="005C1B63"/>
    <w:rsid w:val="005C4841"/>
    <w:rsid w:val="005D3E82"/>
    <w:rsid w:val="005E0546"/>
    <w:rsid w:val="005F607B"/>
    <w:rsid w:val="00605CCB"/>
    <w:rsid w:val="0064170F"/>
    <w:rsid w:val="006459DF"/>
    <w:rsid w:val="00651BDE"/>
    <w:rsid w:val="00660947"/>
    <w:rsid w:val="0067467C"/>
    <w:rsid w:val="0069424C"/>
    <w:rsid w:val="00696ABA"/>
    <w:rsid w:val="006F2E42"/>
    <w:rsid w:val="0075542A"/>
    <w:rsid w:val="00761B59"/>
    <w:rsid w:val="007C61C9"/>
    <w:rsid w:val="007D2D19"/>
    <w:rsid w:val="007D79D2"/>
    <w:rsid w:val="007F1CCA"/>
    <w:rsid w:val="00821EDA"/>
    <w:rsid w:val="00824CC7"/>
    <w:rsid w:val="008E47F5"/>
    <w:rsid w:val="00912B91"/>
    <w:rsid w:val="00930EB7"/>
    <w:rsid w:val="009326FD"/>
    <w:rsid w:val="00935181"/>
    <w:rsid w:val="00946856"/>
    <w:rsid w:val="00961A60"/>
    <w:rsid w:val="0098717D"/>
    <w:rsid w:val="009B3956"/>
    <w:rsid w:val="009C2260"/>
    <w:rsid w:val="009E3F5B"/>
    <w:rsid w:val="00A11943"/>
    <w:rsid w:val="00A333A9"/>
    <w:rsid w:val="00A4105F"/>
    <w:rsid w:val="00AA3987"/>
    <w:rsid w:val="00AC69FE"/>
    <w:rsid w:val="00B02F92"/>
    <w:rsid w:val="00B03F6B"/>
    <w:rsid w:val="00B16313"/>
    <w:rsid w:val="00B202FE"/>
    <w:rsid w:val="00B218C0"/>
    <w:rsid w:val="00B25909"/>
    <w:rsid w:val="00B324F3"/>
    <w:rsid w:val="00B84BDC"/>
    <w:rsid w:val="00BB3BF6"/>
    <w:rsid w:val="00BF727C"/>
    <w:rsid w:val="00C0179B"/>
    <w:rsid w:val="00C02ED6"/>
    <w:rsid w:val="00C31711"/>
    <w:rsid w:val="00C33898"/>
    <w:rsid w:val="00CE3CB1"/>
    <w:rsid w:val="00D0399E"/>
    <w:rsid w:val="00D21D19"/>
    <w:rsid w:val="00D2685C"/>
    <w:rsid w:val="00D86E03"/>
    <w:rsid w:val="00D9652C"/>
    <w:rsid w:val="00DC6D21"/>
    <w:rsid w:val="00DC75CE"/>
    <w:rsid w:val="00DF47F8"/>
    <w:rsid w:val="00DF7571"/>
    <w:rsid w:val="00E009D0"/>
    <w:rsid w:val="00E178B7"/>
    <w:rsid w:val="00E37FAC"/>
    <w:rsid w:val="00EB1060"/>
    <w:rsid w:val="00EB1203"/>
    <w:rsid w:val="00EC17E6"/>
    <w:rsid w:val="00F34C7C"/>
    <w:rsid w:val="00F712CB"/>
    <w:rsid w:val="00FA6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47F5"/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8E47F5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rmal">
    <w:name w:val="ConsPlusNormal"/>
    <w:link w:val="ConsPlusNormal0"/>
    <w:uiPriority w:val="99"/>
    <w:rsid w:val="008E47F5"/>
    <w:pPr>
      <w:widowControl w:val="0"/>
      <w:autoSpaceDE w:val="0"/>
      <w:autoSpaceDN w:val="0"/>
    </w:pPr>
  </w:style>
  <w:style w:type="character" w:customStyle="1" w:styleId="ConsPlusNormal0">
    <w:name w:val="ConsPlusNormal Знак"/>
    <w:link w:val="ConsPlusNormal"/>
    <w:uiPriority w:val="99"/>
    <w:locked/>
    <w:rsid w:val="008E47F5"/>
    <w:rPr>
      <w:sz w:val="22"/>
      <w:lang w:eastAsia="ru-RU"/>
    </w:rPr>
  </w:style>
  <w:style w:type="character" w:customStyle="1" w:styleId="NoSpacingChar">
    <w:name w:val="No Spacing Char"/>
    <w:link w:val="NoSpacing"/>
    <w:uiPriority w:val="99"/>
    <w:locked/>
    <w:rsid w:val="008E47F5"/>
    <w:rPr>
      <w:sz w:val="22"/>
      <w:lang w:val="ru-RU" w:eastAsia="en-US"/>
    </w:rPr>
  </w:style>
  <w:style w:type="paragraph" w:styleId="NoSpacing">
    <w:name w:val="No Spacing"/>
    <w:link w:val="NoSpacingChar"/>
    <w:uiPriority w:val="99"/>
    <w:qFormat/>
    <w:rsid w:val="008E47F5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8854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4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314</TotalTime>
  <Pages>3</Pages>
  <Words>995</Words>
  <Characters>5675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022219</dc:creator>
  <cp:keywords/>
  <dc:description/>
  <cp:lastModifiedBy>MihailovaOG</cp:lastModifiedBy>
  <cp:revision>88</cp:revision>
  <cp:lastPrinted>2021-07-12T04:03:00Z</cp:lastPrinted>
  <dcterms:created xsi:type="dcterms:W3CDTF">2021-07-12T04:03:00Z</dcterms:created>
  <dcterms:modified xsi:type="dcterms:W3CDTF">2021-08-27T06:06:00Z</dcterms:modified>
</cp:coreProperties>
</file>